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641D" w14:textId="77777777" w:rsidR="004E3048" w:rsidRDefault="004E3048">
      <w:pPr>
        <w:rPr>
          <w:b/>
          <w:bCs/>
          <w:sz w:val="28"/>
        </w:rPr>
      </w:pPr>
      <w:r>
        <w:rPr>
          <w:b/>
          <w:bCs/>
          <w:sz w:val="28"/>
        </w:rPr>
        <w:t>C</w:t>
      </w:r>
      <w:r>
        <w:rPr>
          <w:b/>
          <w:bCs/>
          <w:sz w:val="28"/>
        </w:rPr>
        <w:tab/>
        <w:t>Kontraktsbestemmelser</w:t>
      </w:r>
      <w:r w:rsidR="00DE0C8B">
        <w:rPr>
          <w:b/>
          <w:bCs/>
          <w:sz w:val="28"/>
        </w:rPr>
        <w:t xml:space="preserve"> – NS 8406:2009</w:t>
      </w:r>
    </w:p>
    <w:p w14:paraId="1D11731F" w14:textId="36113BC1" w:rsidR="004E3048" w:rsidRDefault="004E3048">
      <w:pPr>
        <w:rPr>
          <w:b/>
          <w:bCs/>
          <w:sz w:val="28"/>
        </w:rPr>
      </w:pPr>
      <w:r>
        <w:rPr>
          <w:b/>
          <w:bCs/>
          <w:sz w:val="28"/>
        </w:rPr>
        <w:t>C</w:t>
      </w:r>
      <w:r w:rsidR="004B2625">
        <w:rPr>
          <w:b/>
          <w:bCs/>
          <w:sz w:val="28"/>
        </w:rPr>
        <w:t>4</w:t>
      </w:r>
      <w:r>
        <w:rPr>
          <w:b/>
          <w:bCs/>
          <w:sz w:val="28"/>
        </w:rPr>
        <w:tab/>
        <w:t>Avtaledokument</w:t>
      </w:r>
    </w:p>
    <w:p w14:paraId="417A23C9" w14:textId="77777777" w:rsidR="004E3048" w:rsidRDefault="004E3048"/>
    <w:tbl>
      <w:tblPr>
        <w:tblW w:w="0" w:type="auto"/>
        <w:tblLook w:val="0000" w:firstRow="0" w:lastRow="0" w:firstColumn="0" w:lastColumn="0" w:noHBand="0" w:noVBand="0"/>
      </w:tblPr>
      <w:tblGrid>
        <w:gridCol w:w="4121"/>
        <w:gridCol w:w="1953"/>
        <w:gridCol w:w="2713"/>
      </w:tblGrid>
      <w:tr w:rsidR="004E3048" w14:paraId="2BDAB0ED" w14:textId="77777777">
        <w:tc>
          <w:tcPr>
            <w:tcW w:w="4248" w:type="dxa"/>
          </w:tcPr>
          <w:p w14:paraId="05BBA05A" w14:textId="77777777" w:rsidR="004E3048" w:rsidRDefault="004E3048">
            <w:r>
              <w:t>Mellom Statens vegvese</w:t>
            </w:r>
            <w:r w:rsidR="00CD1477">
              <w:t>n</w:t>
            </w:r>
          </w:p>
        </w:tc>
        <w:tc>
          <w:tcPr>
            <w:tcW w:w="1980" w:type="dxa"/>
          </w:tcPr>
          <w:p w14:paraId="0A03575E" w14:textId="77777777" w:rsidR="004E3048" w:rsidRDefault="004E3048">
            <w:r>
              <w:t>som byggherre</w:t>
            </w:r>
          </w:p>
        </w:tc>
        <w:tc>
          <w:tcPr>
            <w:tcW w:w="2775" w:type="dxa"/>
          </w:tcPr>
          <w:p w14:paraId="3D3B6D3E" w14:textId="77777777" w:rsidR="004E3048" w:rsidRDefault="004E3048">
            <w:r>
              <w:t>foretaksnr. 971 032 081</w:t>
            </w:r>
          </w:p>
        </w:tc>
      </w:tr>
      <w:tr w:rsidR="004E3048" w14:paraId="35F08B3E" w14:textId="77777777">
        <w:tc>
          <w:tcPr>
            <w:tcW w:w="4248" w:type="dxa"/>
          </w:tcPr>
          <w:p w14:paraId="7FC23FEC" w14:textId="77777777" w:rsidR="004E3048" w:rsidRDefault="004E3048"/>
        </w:tc>
        <w:tc>
          <w:tcPr>
            <w:tcW w:w="1980" w:type="dxa"/>
          </w:tcPr>
          <w:p w14:paraId="5A1B3A0B" w14:textId="77777777" w:rsidR="004E3048" w:rsidRDefault="004E3048"/>
        </w:tc>
        <w:tc>
          <w:tcPr>
            <w:tcW w:w="2775" w:type="dxa"/>
          </w:tcPr>
          <w:p w14:paraId="618E94D5" w14:textId="77777777" w:rsidR="004E3048" w:rsidRDefault="004E3048"/>
        </w:tc>
      </w:tr>
      <w:tr w:rsidR="004E3048" w14:paraId="26E09462" w14:textId="77777777">
        <w:tc>
          <w:tcPr>
            <w:tcW w:w="4248" w:type="dxa"/>
          </w:tcPr>
          <w:p w14:paraId="681A9786" w14:textId="77777777" w:rsidR="004E3048" w:rsidRDefault="004E3048">
            <w:r>
              <w:t xml:space="preserve">og </w:t>
            </w:r>
            <w:r>
              <w:rPr>
                <w:highlight w:val="lightGray"/>
              </w:rPr>
              <w:t>Xxxxxx</w:t>
            </w:r>
          </w:p>
        </w:tc>
        <w:tc>
          <w:tcPr>
            <w:tcW w:w="1980" w:type="dxa"/>
          </w:tcPr>
          <w:p w14:paraId="5F33CCE4" w14:textId="77777777" w:rsidR="004E3048" w:rsidRDefault="004E3048">
            <w:r>
              <w:t>som entreprenør</w:t>
            </w:r>
          </w:p>
        </w:tc>
        <w:tc>
          <w:tcPr>
            <w:tcW w:w="2775" w:type="dxa"/>
          </w:tcPr>
          <w:p w14:paraId="61481F2B" w14:textId="77777777" w:rsidR="004E3048" w:rsidRDefault="004E3048">
            <w:r>
              <w:t xml:space="preserve">foretaksnr. </w:t>
            </w:r>
            <w:r>
              <w:rPr>
                <w:highlight w:val="lightGray"/>
              </w:rPr>
              <w:t>xxx xxx xxx</w:t>
            </w:r>
          </w:p>
        </w:tc>
      </w:tr>
      <w:tr w:rsidR="004E3048" w14:paraId="5C5C8D2F" w14:textId="77777777">
        <w:tc>
          <w:tcPr>
            <w:tcW w:w="4248" w:type="dxa"/>
          </w:tcPr>
          <w:p w14:paraId="10A92C53" w14:textId="77777777" w:rsidR="004E3048" w:rsidRDefault="004E3048"/>
        </w:tc>
        <w:tc>
          <w:tcPr>
            <w:tcW w:w="1980" w:type="dxa"/>
          </w:tcPr>
          <w:p w14:paraId="451632E2" w14:textId="77777777" w:rsidR="004E3048" w:rsidRDefault="004E3048"/>
        </w:tc>
        <w:tc>
          <w:tcPr>
            <w:tcW w:w="2775" w:type="dxa"/>
          </w:tcPr>
          <w:p w14:paraId="7FAAF3EB" w14:textId="77777777" w:rsidR="004E3048" w:rsidRDefault="004E3048"/>
        </w:tc>
      </w:tr>
      <w:tr w:rsidR="004E3048" w14:paraId="35C17725" w14:textId="77777777">
        <w:tc>
          <w:tcPr>
            <w:tcW w:w="4248" w:type="dxa"/>
          </w:tcPr>
          <w:p w14:paraId="65A12601" w14:textId="77777777" w:rsidR="004E3048" w:rsidRDefault="004E3048">
            <w:r>
              <w:t>er inngått følgende avtale:</w:t>
            </w:r>
          </w:p>
        </w:tc>
        <w:tc>
          <w:tcPr>
            <w:tcW w:w="1980" w:type="dxa"/>
          </w:tcPr>
          <w:p w14:paraId="723BDDB6" w14:textId="77777777" w:rsidR="004E3048" w:rsidRDefault="004E3048"/>
        </w:tc>
        <w:tc>
          <w:tcPr>
            <w:tcW w:w="2775" w:type="dxa"/>
          </w:tcPr>
          <w:p w14:paraId="7DB577CA" w14:textId="77777777" w:rsidR="004E3048" w:rsidRDefault="004E3048"/>
        </w:tc>
      </w:tr>
    </w:tbl>
    <w:p w14:paraId="5A049C88" w14:textId="77777777" w:rsidR="004E3048" w:rsidRDefault="004E3048"/>
    <w:p w14:paraId="7DF6024A" w14:textId="77777777" w:rsidR="004E3048" w:rsidRDefault="004E3048">
      <w:pPr>
        <w:ind w:left="284" w:hanging="284"/>
      </w:pPr>
      <w:r w:rsidRPr="00E646B2">
        <w:rPr>
          <w:b/>
        </w:rPr>
        <w:t>1</w:t>
      </w:r>
      <w:r>
        <w:tab/>
        <w:t xml:space="preserve">Entreprenøren påtar seg å levere </w:t>
      </w:r>
      <w:r>
        <w:rPr>
          <w:highlight w:val="lightGray"/>
        </w:rPr>
        <w:t>xxxxx</w:t>
      </w:r>
      <w:r>
        <w:t>.</w:t>
      </w:r>
    </w:p>
    <w:p w14:paraId="61C2DEDF" w14:textId="77777777" w:rsidR="004E3048" w:rsidRDefault="004E3048"/>
    <w:p w14:paraId="0BECF2F2" w14:textId="77777777" w:rsidR="004E3048" w:rsidRDefault="004E3048">
      <w:r w:rsidRPr="00E646B2">
        <w:rPr>
          <w:b/>
        </w:rPr>
        <w:t>2</w:t>
      </w:r>
      <w:r>
        <w:tab/>
        <w:t>Kontraktsarbeidet skal leveres for:</w:t>
      </w:r>
    </w:p>
    <w:p w14:paraId="1C30F0E7" w14:textId="77777777" w:rsidR="004E3048" w:rsidRDefault="004E3048"/>
    <w:tbl>
      <w:tblPr>
        <w:tblW w:w="0" w:type="auto"/>
        <w:tblInd w:w="468" w:type="dxa"/>
        <w:tblLook w:val="0000" w:firstRow="0" w:lastRow="0" w:firstColumn="0" w:lastColumn="0" w:noHBand="0" w:noVBand="0"/>
      </w:tblPr>
      <w:tblGrid>
        <w:gridCol w:w="5720"/>
        <w:gridCol w:w="416"/>
        <w:gridCol w:w="2183"/>
      </w:tblGrid>
      <w:tr w:rsidR="004E3048" w14:paraId="7CCA2836" w14:textId="77777777">
        <w:trPr>
          <w:cantSplit/>
        </w:trPr>
        <w:tc>
          <w:tcPr>
            <w:tcW w:w="5884" w:type="dxa"/>
          </w:tcPr>
          <w:p w14:paraId="1C96903B" w14:textId="5F6079D6" w:rsidR="004E3048" w:rsidRDefault="004E3048">
            <w:r>
              <w:t>Kontraktssum (</w:t>
            </w:r>
            <w:r w:rsidR="00CD1477" w:rsidRPr="00913C26">
              <w:t>eks</w:t>
            </w:r>
            <w:r w:rsidR="00DE0C8B">
              <w:t>kl</w:t>
            </w:r>
            <w:r w:rsidR="00CD1477" w:rsidRPr="00913C26">
              <w:t>. mva</w:t>
            </w:r>
            <w:r w:rsidR="00DE0C8B">
              <w:t>.</w:t>
            </w:r>
            <w:r w:rsidR="00CD1477">
              <w:t xml:space="preserve"> og eks</w:t>
            </w:r>
            <w:r w:rsidR="00DE0C8B">
              <w:t>kl</w:t>
            </w:r>
            <w:r w:rsidR="00CD1477">
              <w:t xml:space="preserve">. </w:t>
            </w:r>
            <w:r w:rsidR="001225BE">
              <w:t xml:space="preserve">priser for mannskap og </w:t>
            </w:r>
            <w:r w:rsidR="001225BE" w:rsidRPr="001225BE">
              <w:t>maskiner</w:t>
            </w:r>
            <w:r w:rsidRPr="001225BE">
              <w:t>)</w:t>
            </w:r>
          </w:p>
          <w:p w14:paraId="5727F7C1" w14:textId="77777777" w:rsidR="004E3048" w:rsidRDefault="004E3048">
            <w:r>
              <w:t xml:space="preserve">(tilbud av </w:t>
            </w:r>
            <w:r>
              <w:rPr>
                <w:highlight w:val="lightGray"/>
              </w:rPr>
              <w:t>åååå-mm-dd</w:t>
            </w:r>
            <w:r>
              <w:t xml:space="preserve"> korrigert etter kontrollregning)</w:t>
            </w:r>
          </w:p>
        </w:tc>
        <w:tc>
          <w:tcPr>
            <w:tcW w:w="416" w:type="dxa"/>
            <w:vAlign w:val="bottom"/>
          </w:tcPr>
          <w:p w14:paraId="33589C87" w14:textId="77777777" w:rsidR="004E3048" w:rsidRDefault="004E3048">
            <w:r>
              <w:t>kr</w:t>
            </w:r>
          </w:p>
        </w:tc>
        <w:tc>
          <w:tcPr>
            <w:tcW w:w="2235" w:type="dxa"/>
            <w:vAlign w:val="bottom"/>
          </w:tcPr>
          <w:p w14:paraId="6979B2B8" w14:textId="77777777" w:rsidR="004E3048" w:rsidRDefault="00DE0C8B">
            <w:r>
              <w:rPr>
                <w:highlight w:val="lightGray"/>
              </w:rPr>
              <w:t>x</w:t>
            </w:r>
            <w:r w:rsidRPr="00DE0C8B">
              <w:rPr>
                <w:highlight w:val="lightGray"/>
              </w:rPr>
              <w:t>xxxxx</w:t>
            </w:r>
          </w:p>
        </w:tc>
      </w:tr>
      <w:tr w:rsidR="004E3048" w14:paraId="74D8F8C8" w14:textId="77777777">
        <w:trPr>
          <w:cantSplit/>
        </w:trPr>
        <w:tc>
          <w:tcPr>
            <w:tcW w:w="5884" w:type="dxa"/>
          </w:tcPr>
          <w:p w14:paraId="7275AAFB" w14:textId="77777777" w:rsidR="004E3048" w:rsidRDefault="004E3048">
            <w:r>
              <w:t xml:space="preserve">Korreksjon iflg. </w:t>
            </w:r>
            <w:r w:rsidR="000C71C8">
              <w:t>punkt</w:t>
            </w:r>
            <w:r>
              <w:t xml:space="preserve"> 8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vAlign w:val="bottom"/>
          </w:tcPr>
          <w:p w14:paraId="272D59B1" w14:textId="77777777" w:rsidR="004E3048" w:rsidRDefault="004E3048">
            <w:r>
              <w:t>kr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vAlign w:val="bottom"/>
          </w:tcPr>
          <w:p w14:paraId="11D6B48B" w14:textId="77777777" w:rsidR="004E3048" w:rsidRPr="00DE0C8B" w:rsidRDefault="00DE0C8B">
            <w:pPr>
              <w:rPr>
                <w:highlight w:val="lightGray"/>
              </w:rPr>
            </w:pPr>
            <w:r>
              <w:rPr>
                <w:highlight w:val="lightGray"/>
              </w:rPr>
              <w:t>x</w:t>
            </w:r>
            <w:r w:rsidRPr="00DE0C8B">
              <w:rPr>
                <w:highlight w:val="lightGray"/>
              </w:rPr>
              <w:t>xxxxx</w:t>
            </w:r>
          </w:p>
        </w:tc>
      </w:tr>
      <w:tr w:rsidR="004E3048" w14:paraId="7BB469F8" w14:textId="77777777">
        <w:trPr>
          <w:cantSplit/>
        </w:trPr>
        <w:tc>
          <w:tcPr>
            <w:tcW w:w="5884" w:type="dxa"/>
          </w:tcPr>
          <w:p w14:paraId="42CD0B04" w14:textId="77777777" w:rsidR="004E3048" w:rsidRDefault="004E3048">
            <w:r>
              <w:t>Kontraktssum (ekskl. mva</w:t>
            </w:r>
            <w:r w:rsidR="00DE0C8B">
              <w:t>.</w:t>
            </w:r>
            <w:r>
              <w:t>)</w:t>
            </w: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C63C1" w14:textId="77777777" w:rsidR="004E3048" w:rsidRDefault="004E3048">
            <w:r>
              <w:t>kr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BD201" w14:textId="77777777" w:rsidR="004E3048" w:rsidRDefault="00DE0C8B">
            <w:r w:rsidRPr="00DE0C8B">
              <w:rPr>
                <w:highlight w:val="lightGray"/>
              </w:rPr>
              <w:t>xxxxxx</w:t>
            </w:r>
          </w:p>
        </w:tc>
      </w:tr>
    </w:tbl>
    <w:p w14:paraId="535247CD" w14:textId="77777777" w:rsidR="004E3048" w:rsidRDefault="004E3048"/>
    <w:p w14:paraId="1699754B" w14:textId="77777777" w:rsidR="004E3048" w:rsidRDefault="004E3048">
      <w:r w:rsidRPr="00E646B2">
        <w:rPr>
          <w:b/>
        </w:rPr>
        <w:t>3</w:t>
      </w:r>
      <w:r>
        <w:tab/>
        <w:t xml:space="preserve">Opplysninger om og betingelser for arbeidet er gitt i konkurransegrunnlaget og de </w:t>
      </w:r>
      <w:r>
        <w:tab/>
        <w:t>tegninger og dokumenter dette henviser til.</w:t>
      </w:r>
    </w:p>
    <w:p w14:paraId="18356E5A" w14:textId="77777777" w:rsidR="004E3048" w:rsidRDefault="004E3048"/>
    <w:p w14:paraId="54D73DB3" w14:textId="77777777" w:rsidR="004E3048" w:rsidRDefault="004E3048">
      <w:r w:rsidRPr="00E646B2">
        <w:rPr>
          <w:b/>
        </w:rPr>
        <w:t>4</w:t>
      </w:r>
      <w:r>
        <w:tab/>
        <w:t xml:space="preserve">Det er fastsatt følgende bindende tidsfrist(er): </w:t>
      </w:r>
      <w:r>
        <w:rPr>
          <w:highlight w:val="lightGray"/>
        </w:rPr>
        <w:t>xxxxx</w:t>
      </w:r>
      <w:r>
        <w:t>.</w:t>
      </w:r>
    </w:p>
    <w:p w14:paraId="6066CF0C" w14:textId="77777777" w:rsidR="004E3048" w:rsidRDefault="004E3048"/>
    <w:p w14:paraId="6321E316" w14:textId="77777777" w:rsidR="004E3048" w:rsidRDefault="004E3048">
      <w:r w:rsidRPr="00E646B2">
        <w:rPr>
          <w:b/>
        </w:rPr>
        <w:t>5</w:t>
      </w:r>
      <w:r>
        <w:tab/>
        <w:t xml:space="preserve">For overskridelse av frist(er) betaler entreprenøren til byggherren </w:t>
      </w:r>
      <w:r>
        <w:rPr>
          <w:highlight w:val="lightGray"/>
        </w:rPr>
        <w:t>xxxxx</w:t>
      </w:r>
      <w:r>
        <w:t>.</w:t>
      </w:r>
    </w:p>
    <w:p w14:paraId="2611BA21" w14:textId="77777777" w:rsidR="004E3048" w:rsidRDefault="004E3048"/>
    <w:p w14:paraId="111E567D" w14:textId="23D834AC" w:rsidR="004E3048" w:rsidRDefault="004E3048">
      <w:pPr>
        <w:ind w:left="284" w:hanging="284"/>
      </w:pPr>
      <w:r w:rsidRPr="00E646B2">
        <w:rPr>
          <w:b/>
        </w:rPr>
        <w:t>6</w:t>
      </w:r>
      <w:r>
        <w:tab/>
        <w:t xml:space="preserve">Entreprenøren skal levere byggherren garantierklæring for riktig oppfyllelse av entreprenørens forpliktelser i reklamasjonsperioden </w:t>
      </w:r>
      <w:r w:rsidR="000E76B5">
        <w:t>ved</w:t>
      </w:r>
      <w:r>
        <w:t xml:space="preserve"> </w:t>
      </w:r>
      <w:r w:rsidR="001F7F5E">
        <w:t>overtakels</w:t>
      </w:r>
      <w:r w:rsidR="000E76B5">
        <w:t>e, j</w:t>
      </w:r>
      <w:r>
        <w:t xml:space="preserve">f. </w:t>
      </w:r>
      <w:r w:rsidRPr="00182AFA">
        <w:rPr>
          <w:lang w:val="nn-NO"/>
        </w:rPr>
        <w:t xml:space="preserve">NS 8406, </w:t>
      </w:r>
      <w:r w:rsidR="000C71C8">
        <w:rPr>
          <w:lang w:val="nn-NO"/>
        </w:rPr>
        <w:t>punkt</w:t>
      </w:r>
      <w:r w:rsidRPr="00182AFA">
        <w:rPr>
          <w:lang w:val="nn-NO"/>
        </w:rPr>
        <w:t xml:space="preserve"> 8 med suppleringer i </w:t>
      </w:r>
      <w:r w:rsidR="000C71C8">
        <w:rPr>
          <w:lang w:val="nn-NO"/>
        </w:rPr>
        <w:t>kapittel</w:t>
      </w:r>
      <w:r w:rsidRPr="00182AFA">
        <w:rPr>
          <w:lang w:val="nn-NO"/>
        </w:rPr>
        <w:t xml:space="preserve"> C2</w:t>
      </w:r>
      <w:r w:rsidR="000B51C6">
        <w:rPr>
          <w:lang w:val="nn-NO"/>
        </w:rPr>
        <w:t xml:space="preserve"> punkt 15</w:t>
      </w:r>
      <w:r>
        <w:t>.</w:t>
      </w:r>
    </w:p>
    <w:p w14:paraId="53E8AC5C" w14:textId="77777777" w:rsidR="004E3048" w:rsidRDefault="004E3048"/>
    <w:p w14:paraId="2029330B" w14:textId="08B579C4" w:rsidR="004E3048" w:rsidRDefault="004E3048">
      <w:pPr>
        <w:ind w:left="284" w:hanging="284"/>
      </w:pPr>
      <w:r w:rsidRPr="00E646B2">
        <w:rPr>
          <w:b/>
        </w:rPr>
        <w:t>7</w:t>
      </w:r>
      <w:r>
        <w:tab/>
        <w:t xml:space="preserve">Entreprenøren skal levere byggherren kopi av forsikringsbevis før </w:t>
      </w:r>
      <w:r w:rsidR="000B51C6">
        <w:t xml:space="preserve">oppstart på veg </w:t>
      </w:r>
      <w:r>
        <w:t xml:space="preserve">og ikke senere enn 28 dager etter at kontrakt er inngått, jf. NS 8406, </w:t>
      </w:r>
      <w:r w:rsidR="000C71C8">
        <w:t>punkt</w:t>
      </w:r>
      <w:r>
        <w:t xml:space="preserve"> 9 med suppleringer i </w:t>
      </w:r>
      <w:r w:rsidR="000C71C8" w:rsidRPr="000B51C6">
        <w:t>kapittel</w:t>
      </w:r>
      <w:r w:rsidRPr="000B51C6">
        <w:t xml:space="preserve"> C2 p</w:t>
      </w:r>
      <w:r w:rsidR="008F08A6" w:rsidRPr="000B51C6">
        <w:t>un</w:t>
      </w:r>
      <w:r w:rsidRPr="000B51C6">
        <w:t>kt 1</w:t>
      </w:r>
      <w:r w:rsidR="001033F8" w:rsidRPr="000B51C6">
        <w:t>6</w:t>
      </w:r>
      <w:r w:rsidRPr="000B51C6">
        <w:t>.</w:t>
      </w:r>
    </w:p>
    <w:p w14:paraId="6797FCDE" w14:textId="77777777" w:rsidR="004E3048" w:rsidRDefault="004E3048"/>
    <w:p w14:paraId="4CCCC29D" w14:textId="63B2BAA4" w:rsidR="004E3048" w:rsidRDefault="004E3048">
      <w:r w:rsidRPr="00E646B2">
        <w:rPr>
          <w:b/>
        </w:rPr>
        <w:t>8</w:t>
      </w:r>
      <w:r>
        <w:tab/>
        <w:t>Som en del av denne avtale inngår også vedlegg til avtaledokument ifølge vedleggsliste</w:t>
      </w:r>
    </w:p>
    <w:p w14:paraId="6652E570" w14:textId="77777777" w:rsidR="004E3048" w:rsidRDefault="004E3048">
      <w:r>
        <w:tab/>
        <w:t xml:space="preserve">datert </w:t>
      </w:r>
      <w:r>
        <w:rPr>
          <w:highlight w:val="lightGray"/>
        </w:rPr>
        <w:t>åååå-mm-dd</w:t>
      </w:r>
      <w:r>
        <w:t>.</w:t>
      </w:r>
    </w:p>
    <w:p w14:paraId="1538E2D1" w14:textId="77777777" w:rsidR="004E3048" w:rsidRDefault="004E3048"/>
    <w:p w14:paraId="42621955" w14:textId="45C2780F" w:rsidR="004E3048" w:rsidRDefault="004E3048">
      <w:r w:rsidRPr="00E646B2">
        <w:rPr>
          <w:b/>
        </w:rPr>
        <w:t>9</w:t>
      </w:r>
      <w:r>
        <w:tab/>
        <w:t xml:space="preserve">Manglende oppfyllelse av </w:t>
      </w:r>
      <w:r w:rsidR="000C71C8">
        <w:t>punkt</w:t>
      </w:r>
      <w:r>
        <w:t xml:space="preserve"> 7 kan medføre heving av kontrakten på grunn av </w:t>
      </w:r>
      <w:r>
        <w:tab/>
        <w:t>vesentlig mislighold av kontraktsforpliktelse.</w:t>
      </w:r>
    </w:p>
    <w:p w14:paraId="4872AE91" w14:textId="31B10E42" w:rsidR="004E3048" w:rsidRDefault="004E3048"/>
    <w:p w14:paraId="59F83B4B" w14:textId="77777777" w:rsidR="000E76B5" w:rsidRDefault="000E76B5" w:rsidP="000E76B5">
      <w:pPr>
        <w:rPr>
          <w:sz w:val="22"/>
          <w:szCs w:val="22"/>
        </w:rPr>
      </w:pPr>
      <w:r>
        <w:t>Dette avtaledokument er signert elektronisk.</w:t>
      </w:r>
    </w:p>
    <w:p w14:paraId="23078E67" w14:textId="77777777" w:rsidR="000E76B5" w:rsidRDefault="000E76B5" w:rsidP="000E76B5"/>
    <w:p w14:paraId="73EEDD4E" w14:textId="72DA5A89" w:rsidR="000E76B5" w:rsidRPr="000E76B5" w:rsidRDefault="000E76B5" w:rsidP="000E76B5">
      <w:pPr>
        <w:rPr>
          <w:highlight w:val="lightGray"/>
        </w:rPr>
      </w:pPr>
      <w:r>
        <w:rPr>
          <w:highlight w:val="lightGray"/>
        </w:rPr>
        <w:t>Sted, dato (skriv inn)</w:t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  <w:t>Sted, dato (skriv inn)</w:t>
      </w:r>
      <w:r>
        <w:t xml:space="preserve"> </w:t>
      </w:r>
    </w:p>
    <w:p w14:paraId="2DACFC03" w14:textId="77777777" w:rsidR="000E76B5" w:rsidRDefault="000E76B5" w:rsidP="000E76B5"/>
    <w:p w14:paraId="604CD089" w14:textId="7C41AF32" w:rsidR="000E76B5" w:rsidRDefault="000E76B5" w:rsidP="000E76B5">
      <w:r>
        <w:t>Byggherre: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Entreprenør:</w:t>
      </w:r>
    </w:p>
    <w:p w14:paraId="593B5C6B" w14:textId="5A0D24BD" w:rsidR="000E76B5" w:rsidRDefault="000E76B5">
      <w:r w:rsidRPr="000E76B5">
        <w:rPr>
          <w:highlight w:val="lightGray"/>
        </w:rPr>
        <w:t>971 032 081 Statens vegvesen</w:t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  <w:t>Org.nr. Entreprenør</w:t>
      </w:r>
      <w:r w:rsidRPr="000E76B5">
        <w:rPr>
          <w:highlight w:val="lightGray"/>
        </w:rPr>
        <w:br/>
        <w:t>Fornavn Etternavn</w:t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  <w:t>Fornavn Etternavn</w:t>
      </w:r>
      <w:r w:rsidRPr="000E76B5">
        <w:rPr>
          <w:highlight w:val="lightGray"/>
        </w:rPr>
        <w:br/>
        <w:t>Tittel</w:t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</w:r>
      <w:r w:rsidRPr="000E76B5">
        <w:rPr>
          <w:highlight w:val="lightGray"/>
        </w:rPr>
        <w:tab/>
        <w:t>Tittel</w:t>
      </w:r>
    </w:p>
    <w:sectPr w:rsidR="000E76B5" w:rsidSect="004B26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00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836D" w14:textId="77777777" w:rsidR="008F5B49" w:rsidRDefault="008F5B49">
      <w:r>
        <w:separator/>
      </w:r>
    </w:p>
  </w:endnote>
  <w:endnote w:type="continuationSeparator" w:id="0">
    <w:p w14:paraId="08C3F0F9" w14:textId="77777777" w:rsidR="008F5B49" w:rsidRDefault="008F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F057" w14:textId="77777777" w:rsidR="009B1EE3" w:rsidRDefault="009B1EE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38A4D" w14:textId="77777777" w:rsidR="00CD1477" w:rsidRDefault="00CD1477" w:rsidP="00CD1477">
    <w:pPr>
      <w:pStyle w:val="Bunntekst"/>
      <w:pBdr>
        <w:bottom w:val="single" w:sz="6" w:space="1" w:color="auto"/>
      </w:pBdr>
      <w:rPr>
        <w:sz w:val="20"/>
        <w:szCs w:val="20"/>
      </w:rPr>
    </w:pPr>
  </w:p>
  <w:p w14:paraId="2C0D909A" w14:textId="77777777" w:rsidR="00CD1477" w:rsidRPr="00E818A3" w:rsidRDefault="00CD1477" w:rsidP="00CD1477">
    <w:pPr>
      <w:pStyle w:val="Bunntekst"/>
      <w:rPr>
        <w:b/>
        <w:sz w:val="20"/>
        <w:szCs w:val="20"/>
      </w:rPr>
    </w:pPr>
    <w:r w:rsidRPr="00E818A3">
      <w:rPr>
        <w:b/>
        <w:sz w:val="20"/>
        <w:szCs w:val="20"/>
      </w:rPr>
      <w:t>Statens vegvesen</w:t>
    </w:r>
    <w:r>
      <w:rPr>
        <w:b/>
        <w:sz w:val="20"/>
        <w:szCs w:val="20"/>
      </w:rPr>
      <w:t xml:space="preserve"> Drift og vedlikehold </w:t>
    </w:r>
  </w:p>
  <w:p w14:paraId="1F713B9D" w14:textId="7F1D9081" w:rsidR="00CD1477" w:rsidRPr="00E818A3" w:rsidRDefault="00295120" w:rsidP="00CD1477">
    <w:pPr>
      <w:pStyle w:val="Topptekst"/>
      <w:rPr>
        <w:b/>
        <w:sz w:val="20"/>
      </w:rPr>
    </w:pPr>
    <w:r>
      <w:rPr>
        <w:b/>
        <w:sz w:val="20"/>
      </w:rPr>
      <w:t>Vegoppmerking</w:t>
    </w:r>
    <w:r w:rsidR="004B2625">
      <w:rPr>
        <w:b/>
        <w:sz w:val="20"/>
      </w:rPr>
      <w:t xml:space="preserve"> </w:t>
    </w:r>
    <w:r w:rsidR="009B1EE3">
      <w:rPr>
        <w:b/>
        <w:sz w:val="20"/>
      </w:rPr>
      <w:t>20221221</w:t>
    </w:r>
  </w:p>
  <w:p w14:paraId="5608BD71" w14:textId="1F9212E3" w:rsidR="00CD1477" w:rsidRPr="00E818A3" w:rsidRDefault="00CD1477" w:rsidP="00CD1477">
    <w:pPr>
      <w:pStyle w:val="Topptekst"/>
      <w:rPr>
        <w:b/>
        <w:sz w:val="20"/>
      </w:rPr>
    </w:pPr>
    <w:r>
      <w:rPr>
        <w:sz w:val="20"/>
      </w:rPr>
      <w:tab/>
    </w:r>
    <w:r>
      <w:rPr>
        <w:sz w:val="20"/>
      </w:rPr>
      <w:tab/>
    </w:r>
    <w:r w:rsidRPr="00E818A3">
      <w:rPr>
        <w:b/>
        <w:sz w:val="20"/>
      </w:rPr>
      <w:t>20</w:t>
    </w:r>
    <w:r w:rsidRPr="00E818A3">
      <w:rPr>
        <w:b/>
        <w:sz w:val="20"/>
        <w:highlight w:val="lightGray"/>
      </w:rPr>
      <w:t>åå-mm-dd</w:t>
    </w:r>
  </w:p>
  <w:p w14:paraId="285875DD" w14:textId="77777777" w:rsidR="004674A1" w:rsidRPr="00CD1477" w:rsidRDefault="004674A1" w:rsidP="00CD14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6BF2" w14:textId="77777777" w:rsidR="009B1EE3" w:rsidRDefault="009B1EE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8148" w14:textId="77777777" w:rsidR="008F5B49" w:rsidRDefault="008F5B49">
      <w:r>
        <w:separator/>
      </w:r>
    </w:p>
  </w:footnote>
  <w:footnote w:type="continuationSeparator" w:id="0">
    <w:p w14:paraId="5C19A835" w14:textId="77777777" w:rsidR="008F5B49" w:rsidRDefault="008F5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8A0A" w14:textId="77777777" w:rsidR="009B1EE3" w:rsidRDefault="009B1EE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DA13" w14:textId="77777777" w:rsidR="004E3048" w:rsidRDefault="004E3048">
    <w:pPr>
      <w:pStyle w:val="Topptekst"/>
      <w:rPr>
        <w:b/>
        <w:bCs/>
        <w:sz w:val="20"/>
      </w:rPr>
    </w:pPr>
    <w:r>
      <w:rPr>
        <w:b/>
        <w:bCs/>
        <w:sz w:val="20"/>
      </w:rPr>
      <w:t>C Kontraktsbestemmelser</w:t>
    </w:r>
    <w:r w:rsidR="00CD1477">
      <w:rPr>
        <w:b/>
        <w:bCs/>
        <w:sz w:val="20"/>
      </w:rPr>
      <w:t xml:space="preserve"> – NS 8406:2009</w:t>
    </w:r>
  </w:p>
  <w:p w14:paraId="384AC426" w14:textId="70333207" w:rsidR="004E3048" w:rsidRDefault="004E3048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>C</w:t>
    </w:r>
    <w:r w:rsidR="004B2625">
      <w:rPr>
        <w:b/>
        <w:bCs/>
        <w:sz w:val="20"/>
      </w:rPr>
      <w:t>4</w:t>
    </w:r>
    <w:r>
      <w:rPr>
        <w:b/>
        <w:bCs/>
        <w:sz w:val="20"/>
      </w:rPr>
      <w:t xml:space="preserve"> Avtaledokument</w:t>
    </w:r>
    <w:r>
      <w:rPr>
        <w:b/>
        <w:bCs/>
        <w:sz w:val="20"/>
      </w:rPr>
      <w:tab/>
    </w:r>
    <w:r>
      <w:rPr>
        <w:b/>
        <w:bCs/>
        <w:sz w:val="20"/>
      </w:rPr>
      <w:tab/>
    </w:r>
    <w:r w:rsidR="00CD1477">
      <w:rPr>
        <w:sz w:val="20"/>
      </w:rPr>
      <w:t>C</w:t>
    </w:r>
    <w:r w:rsidR="004B2625">
      <w:rPr>
        <w:sz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9F778" w14:textId="77777777" w:rsidR="009B1EE3" w:rsidRDefault="009B1EE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4A1"/>
    <w:rsid w:val="000213D5"/>
    <w:rsid w:val="000B51C6"/>
    <w:rsid w:val="000C71C8"/>
    <w:rsid w:val="000E76B5"/>
    <w:rsid w:val="001033F8"/>
    <w:rsid w:val="001225BE"/>
    <w:rsid w:val="00144EED"/>
    <w:rsid w:val="00182AFA"/>
    <w:rsid w:val="001F7F5E"/>
    <w:rsid w:val="0025362C"/>
    <w:rsid w:val="00295120"/>
    <w:rsid w:val="002A792A"/>
    <w:rsid w:val="00386D25"/>
    <w:rsid w:val="003D6278"/>
    <w:rsid w:val="003E4DDE"/>
    <w:rsid w:val="004674A1"/>
    <w:rsid w:val="004B2625"/>
    <w:rsid w:val="004E3048"/>
    <w:rsid w:val="00514CBC"/>
    <w:rsid w:val="007171BE"/>
    <w:rsid w:val="00803BE1"/>
    <w:rsid w:val="0081223B"/>
    <w:rsid w:val="00847FD1"/>
    <w:rsid w:val="008F08A6"/>
    <w:rsid w:val="008F5A02"/>
    <w:rsid w:val="008F5B49"/>
    <w:rsid w:val="0099705D"/>
    <w:rsid w:val="009B1EE3"/>
    <w:rsid w:val="00A418E8"/>
    <w:rsid w:val="00A500B6"/>
    <w:rsid w:val="00A72BAE"/>
    <w:rsid w:val="00AF6828"/>
    <w:rsid w:val="00B13E52"/>
    <w:rsid w:val="00B72CAC"/>
    <w:rsid w:val="00B947E6"/>
    <w:rsid w:val="00C014E8"/>
    <w:rsid w:val="00CC3541"/>
    <w:rsid w:val="00CD1477"/>
    <w:rsid w:val="00CE0CD0"/>
    <w:rsid w:val="00D414FD"/>
    <w:rsid w:val="00DE0C8B"/>
    <w:rsid w:val="00E646B2"/>
    <w:rsid w:val="00E83E76"/>
    <w:rsid w:val="00FD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7495526"/>
  <w15:docId w15:val="{467F8CC9-12C5-4898-89D5-2FF65FCD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customStyle="1" w:styleId="BunntekstTegn">
    <w:name w:val="Bunntekst Tegn"/>
    <w:basedOn w:val="Standardskriftforavsnitt"/>
    <w:link w:val="Bunntekst"/>
    <w:rsid w:val="00182AFA"/>
    <w:rPr>
      <w:sz w:val="24"/>
      <w:szCs w:val="24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E83E76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D147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1477"/>
    <w:rPr>
      <w:rFonts w:ascii="Segoe UI" w:hAnsi="Segoe UI" w:cs="Segoe UI"/>
      <w:sz w:val="18"/>
      <w:szCs w:val="18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E0C8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E0C8B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E0C8B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E0C8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E0C8B"/>
    <w:rPr>
      <w:b/>
      <w:bCs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1033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C4_Avtaledokument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C887A9-5C27-4626-A3BC-A7B5506C5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2054F7-7304-4155-8F67-3A9D46E53A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503571-259B-419A-9561-ED43EBE4F3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9A0441-248F-4C4A-A878-7600CC811F34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beae3e8e-208c-4b8a-be05-3e30f474ae01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28BA70E-F7D6-45B9-ADCC-DCDAFE11A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R763V_C4_Avtaledokument_20161201</Template>
  <TotalTime>80</TotalTime>
  <Pages>1</Pages>
  <Words>230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17</cp:revision>
  <cp:lastPrinted>2020-11-13T09:31:00Z</cp:lastPrinted>
  <dcterms:created xsi:type="dcterms:W3CDTF">2017-12-18T19:11:00Z</dcterms:created>
  <dcterms:modified xsi:type="dcterms:W3CDTF">2022-12-21T12:45:00Z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2021-09-01T11:21:09Z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f7c6bd00-aa87-45b1-9075-a30bd9a88971</vt:lpwstr>
  </property>
  <property fmtid="{D5CDD505-2E9C-101B-9397-08002B2CF9AE}" pid="8" name="MSIP_Label_6ce37f87-bb34-4c36-b4d0-c38c85b01b16_ContentBits">
    <vt:lpwstr>0</vt:lpwstr>
  </property>
  <property fmtid="{D5CDD505-2E9C-101B-9397-08002B2CF9AE}" pid="9" name="TaxKeyword">
    <vt:lpwstr/>
  </property>
  <property fmtid="{D5CDD505-2E9C-101B-9397-08002B2CF9AE}" pid="10" name="Omr_x00e5_de">
    <vt:lpwstr/>
  </property>
  <property fmtid="{D5CDD505-2E9C-101B-9397-08002B2CF9AE}" pid="11" name="Metadata">
    <vt:lpwstr/>
  </property>
  <property fmtid="{D5CDD505-2E9C-101B-9397-08002B2CF9AE}" pid="12" name="ContentTypeId">
    <vt:lpwstr>0x01010058F483C9552BB5498DA378941DAA737500D8F7D2910A57BE4D9C0F499D068C7567</vt:lpwstr>
  </property>
  <property fmtid="{D5CDD505-2E9C-101B-9397-08002B2CF9AE}" pid="13" name="Organisasjonsenhet">
    <vt:lpwstr/>
  </property>
  <property fmtid="{D5CDD505-2E9C-101B-9397-08002B2CF9AE}" pid="14" name="Knaggtest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Område">
    <vt:lpwstr/>
  </property>
  <property fmtid="{D5CDD505-2E9C-101B-9397-08002B2CF9AE}" pid="18" name="Prosessområder">
    <vt:lpwstr/>
  </property>
  <property fmtid="{D5CDD505-2E9C-101B-9397-08002B2CF9AE}" pid="19" name="Order">
    <vt:r8>36800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MediaServiceImageTags">
    <vt:lpwstr/>
  </property>
  <property fmtid="{D5CDD505-2E9C-101B-9397-08002B2CF9AE}" pid="29" name="lcf76f155ced4ddcb4097134ff3c332f">
    <vt:lpwstr/>
  </property>
</Properties>
</file>